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D4C68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de LANCASTER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70B8FB3F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Duke of Clarence.</w:t>
      </w:r>
    </w:p>
    <w:p w14:paraId="038B90BC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3C1EB1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9722E16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attorney prior to going to serve in Ireland.</w:t>
      </w:r>
    </w:p>
    <w:p w14:paraId="3C5EEE44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 1405-8 p.439)</w:t>
      </w:r>
    </w:p>
    <w:p w14:paraId="20E76C3D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9302937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AA00A3" w14:textId="77777777" w:rsidR="008D4E88" w:rsidRDefault="008D4E88" w:rsidP="008D4E8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March 2023</w:t>
      </w:r>
    </w:p>
    <w:p w14:paraId="1B7913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CE45D" w14:textId="77777777" w:rsidR="008D4E88" w:rsidRDefault="008D4E88" w:rsidP="009139A6">
      <w:r>
        <w:separator/>
      </w:r>
    </w:p>
  </w:endnote>
  <w:endnote w:type="continuationSeparator" w:id="0">
    <w:p w14:paraId="52FA5A7D" w14:textId="77777777" w:rsidR="008D4E88" w:rsidRDefault="008D4E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4C2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26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FF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4BF0" w14:textId="77777777" w:rsidR="008D4E88" w:rsidRDefault="008D4E88" w:rsidP="009139A6">
      <w:r>
        <w:separator/>
      </w:r>
    </w:p>
  </w:footnote>
  <w:footnote w:type="continuationSeparator" w:id="0">
    <w:p w14:paraId="3074EC59" w14:textId="77777777" w:rsidR="008D4E88" w:rsidRDefault="008D4E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86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8E2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8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88"/>
    <w:rsid w:val="000666E0"/>
    <w:rsid w:val="002510B7"/>
    <w:rsid w:val="005C130B"/>
    <w:rsid w:val="00826F5C"/>
    <w:rsid w:val="008D4E8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8EF98"/>
  <w15:chartTrackingRefBased/>
  <w15:docId w15:val="{81B2333F-798E-4CBA-94B9-F8D8F3671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2023-03-28T20:18:00Z</dcterms:created>
  <dcterms:modified xsi:type="dcterms:W3CDTF">2023-03-28T20:19:00Z</dcterms:modified>
</cp:coreProperties>
</file>